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0C3" w:rsidRPr="00E32A78" w:rsidRDefault="007170C3" w:rsidP="00D2594C">
      <w:pPr>
        <w:spacing w:after="0" w:line="360" w:lineRule="auto"/>
        <w:jc w:val="center"/>
      </w:pPr>
      <w:r w:rsidRPr="00E32A78">
        <w:t>С О Г Л А Ш Е Н И Е</w:t>
      </w:r>
    </w:p>
    <w:p w:rsidR="007170C3" w:rsidRPr="00E32A78" w:rsidRDefault="007170C3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 xml:space="preserve">Верхнесанибанского сельского поселения </w:t>
      </w:r>
      <w:r w:rsidRPr="00E32A78">
        <w:t>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7170C3" w:rsidRPr="00E32A78" w:rsidRDefault="007170C3" w:rsidP="00BD4CDF">
      <w:pPr>
        <w:spacing w:after="0" w:line="240" w:lineRule="auto"/>
      </w:pPr>
    </w:p>
    <w:p w:rsidR="007170C3" w:rsidRPr="00E32A78" w:rsidRDefault="007170C3" w:rsidP="00BD4CDF">
      <w:pPr>
        <w:spacing w:after="0" w:line="240" w:lineRule="auto"/>
      </w:pPr>
      <w:r>
        <w:t xml:space="preserve">с.Октябрьское                                                         </w:t>
      </w:r>
      <w:r w:rsidRPr="00E32A78">
        <w:t xml:space="preserve">      «</w:t>
      </w:r>
      <w:r>
        <w:t>0</w:t>
      </w:r>
      <w:r>
        <w:rPr>
          <w:u w:val="single"/>
        </w:rPr>
        <w:t xml:space="preserve">5 </w:t>
      </w:r>
      <w:r w:rsidRPr="00E32A78">
        <w:t>»</w:t>
      </w:r>
      <w:r>
        <w:t xml:space="preserve">  </w:t>
      </w:r>
      <w:r>
        <w:rPr>
          <w:u w:val="single"/>
        </w:rPr>
        <w:t xml:space="preserve"> декабря</w:t>
      </w:r>
      <w:r w:rsidRPr="00F464B2">
        <w:rPr>
          <w:u w:val="single"/>
        </w:rPr>
        <w:t xml:space="preserve">   </w:t>
      </w:r>
      <w:r>
        <w:t xml:space="preserve">2018 </w:t>
      </w:r>
      <w:r w:rsidRPr="00E32A78">
        <w:t>года</w:t>
      </w:r>
    </w:p>
    <w:p w:rsidR="007170C3" w:rsidRPr="00E32A78" w:rsidRDefault="007170C3" w:rsidP="004B0B2F">
      <w:pPr>
        <w:spacing w:after="0" w:line="240" w:lineRule="auto"/>
        <w:jc w:val="both"/>
      </w:pPr>
    </w:p>
    <w:p w:rsidR="007170C3" w:rsidRPr="00E32A78" w:rsidRDefault="007170C3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Верхнесанибанского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Дзебисова Казбека Майрамовича</w:t>
      </w:r>
      <w:r w:rsidRPr="00E32A78">
        <w:t xml:space="preserve">, действующего на основании Устава </w:t>
      </w:r>
      <w:r>
        <w:t>Верхнесанибанского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Верхнесанибанского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7170C3" w:rsidRPr="00E32A78" w:rsidRDefault="007170C3" w:rsidP="00A2713D">
      <w:pPr>
        <w:spacing w:after="0" w:line="240" w:lineRule="auto"/>
        <w:jc w:val="both"/>
      </w:pPr>
    </w:p>
    <w:p w:rsidR="007170C3" w:rsidRPr="00E32A78" w:rsidRDefault="007170C3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7170C3" w:rsidRPr="00E32A78" w:rsidRDefault="007170C3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7170C3" w:rsidRPr="00E32A78" w:rsidRDefault="007170C3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7170C3" w:rsidRPr="00E32A78" w:rsidRDefault="007170C3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7170C3" w:rsidRPr="00E32A78" w:rsidRDefault="007170C3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7170C3" w:rsidRPr="00E32A78" w:rsidRDefault="007170C3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7170C3" w:rsidRPr="00E32A78" w:rsidRDefault="007170C3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7170C3" w:rsidRDefault="007170C3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7170C3" w:rsidRDefault="007170C3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7170C3" w:rsidRPr="00E32A78" w:rsidRDefault="007170C3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(наименование сельского поселения)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7170C3" w:rsidRPr="00E32A78" w:rsidRDefault="007170C3" w:rsidP="00865ED1">
      <w:pPr>
        <w:spacing w:after="0" w:line="240" w:lineRule="auto"/>
        <w:jc w:val="both"/>
      </w:pPr>
    </w:p>
    <w:p w:rsidR="007170C3" w:rsidRDefault="007170C3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7170C3" w:rsidRDefault="007170C3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7170C3" w:rsidRPr="00E32A78" w:rsidRDefault="007170C3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7170C3" w:rsidRPr="00E32A78" w:rsidRDefault="007170C3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7170C3" w:rsidRPr="00E32A78" w:rsidRDefault="007170C3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7170C3" w:rsidRPr="00E32A78" w:rsidRDefault="007170C3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7170C3" w:rsidRDefault="007170C3" w:rsidP="006C5963">
      <w:pPr>
        <w:spacing w:after="0" w:line="240" w:lineRule="auto"/>
        <w:jc w:val="both"/>
      </w:pPr>
    </w:p>
    <w:p w:rsidR="007170C3" w:rsidRPr="00E32A78" w:rsidRDefault="007170C3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7170C3" w:rsidRDefault="007170C3" w:rsidP="006C5963">
      <w:pPr>
        <w:spacing w:after="0" w:line="240" w:lineRule="auto"/>
        <w:jc w:val="both"/>
      </w:pPr>
    </w:p>
    <w:p w:rsidR="007170C3" w:rsidRPr="00E32A78" w:rsidRDefault="007170C3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7170C3" w:rsidRDefault="007170C3" w:rsidP="006C5963">
      <w:pPr>
        <w:spacing w:after="0" w:line="240" w:lineRule="auto"/>
        <w:jc w:val="both"/>
      </w:pPr>
    </w:p>
    <w:p w:rsidR="007170C3" w:rsidRDefault="007170C3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7170C3" w:rsidRPr="00E32A78" w:rsidRDefault="007170C3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7170C3" w:rsidRPr="00E32A78" w:rsidRDefault="007170C3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7170C3" w:rsidRPr="00E32A78" w:rsidRDefault="007170C3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7170C3" w:rsidRDefault="007170C3" w:rsidP="006C5963">
      <w:pPr>
        <w:spacing w:after="0" w:line="240" w:lineRule="auto"/>
        <w:jc w:val="both"/>
      </w:pPr>
    </w:p>
    <w:p w:rsidR="007170C3" w:rsidRPr="00E32A78" w:rsidRDefault="007170C3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7170C3" w:rsidRPr="00E32A78" w:rsidRDefault="007170C3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7170C3" w:rsidRPr="00E32A78" w:rsidRDefault="007170C3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7170C3" w:rsidRPr="00E32A78" w:rsidRDefault="007170C3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7170C3" w:rsidRDefault="007170C3" w:rsidP="005E6DC3">
      <w:pPr>
        <w:spacing w:after="0" w:line="240" w:lineRule="auto"/>
        <w:jc w:val="both"/>
      </w:pPr>
    </w:p>
    <w:p w:rsidR="007170C3" w:rsidRDefault="007170C3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7170C3" w:rsidRPr="00E32A78" w:rsidRDefault="007170C3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7170C3" w:rsidRPr="00E32A78" w:rsidRDefault="007170C3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7170C3" w:rsidRDefault="007170C3" w:rsidP="00D036AE">
      <w:pPr>
        <w:spacing w:after="0" w:line="240" w:lineRule="auto"/>
        <w:jc w:val="both"/>
      </w:pPr>
    </w:p>
    <w:p w:rsidR="007170C3" w:rsidRDefault="007170C3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7170C3" w:rsidRPr="00E32A78" w:rsidRDefault="007170C3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7170C3" w:rsidRPr="00E32A78" w:rsidRDefault="007170C3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7170C3" w:rsidRPr="00E32A78" w:rsidRDefault="007170C3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7170C3" w:rsidRPr="00E32A78" w:rsidRDefault="007170C3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7170C3" w:rsidRPr="00E32A78" w:rsidRDefault="007170C3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7170C3" w:rsidRPr="00E32A78" w:rsidRDefault="007170C3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7170C3" w:rsidRPr="00E32A78" w:rsidRDefault="007170C3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7170C3" w:rsidRPr="00E32A78" w:rsidRDefault="007170C3" w:rsidP="00707926">
      <w:pPr>
        <w:spacing w:after="0" w:line="240" w:lineRule="auto"/>
        <w:jc w:val="both"/>
      </w:pPr>
    </w:p>
    <w:p w:rsidR="007170C3" w:rsidRPr="00E32A78" w:rsidRDefault="007170C3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7170C3" w:rsidRPr="00E32A78" w:rsidRDefault="007170C3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7170C3" w:rsidRPr="00E32A78" w:rsidRDefault="007170C3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7170C3" w:rsidRPr="00E32A78" w:rsidRDefault="007170C3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7170C3" w:rsidRPr="00E32A78" w:rsidRDefault="007170C3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7170C3" w:rsidRPr="00E32A78" w:rsidRDefault="007170C3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7170C3" w:rsidRPr="00E32A78" w:rsidRDefault="007170C3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7170C3" w:rsidRPr="00E32A78" w:rsidRDefault="007170C3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7170C3" w:rsidRPr="00E32A78" w:rsidRDefault="007170C3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7170C3" w:rsidRPr="00E32A78" w:rsidRDefault="007170C3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7170C3" w:rsidRPr="00E32A78" w:rsidRDefault="007170C3" w:rsidP="00707926">
      <w:pPr>
        <w:spacing w:after="0" w:line="240" w:lineRule="auto"/>
        <w:jc w:val="both"/>
      </w:pPr>
    </w:p>
    <w:p w:rsidR="007170C3" w:rsidRPr="00E32A78" w:rsidRDefault="007170C3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7170C3" w:rsidRPr="00E32A78" w:rsidRDefault="007170C3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7170C3" w:rsidRDefault="007170C3" w:rsidP="001C6084">
      <w:pPr>
        <w:spacing w:after="0" w:line="240" w:lineRule="auto"/>
        <w:jc w:val="center"/>
      </w:pPr>
    </w:p>
    <w:p w:rsidR="007170C3" w:rsidRPr="00E32A78" w:rsidRDefault="007170C3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7170C3" w:rsidRPr="00E32A78" w:rsidRDefault="007170C3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7170C3" w:rsidRPr="00E32A78" w:rsidRDefault="007170C3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7170C3" w:rsidRPr="00E32A78" w:rsidRDefault="007170C3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7170C3" w:rsidRDefault="007170C3" w:rsidP="00AC23B7">
      <w:pPr>
        <w:spacing w:after="0" w:line="240" w:lineRule="auto"/>
        <w:jc w:val="both"/>
      </w:pPr>
    </w:p>
    <w:p w:rsidR="007170C3" w:rsidRPr="00E32A78" w:rsidRDefault="007170C3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7170C3" w:rsidRPr="00E32A78" w:rsidRDefault="007170C3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7170C3" w:rsidRPr="003C29E3">
        <w:tc>
          <w:tcPr>
            <w:tcW w:w="4785" w:type="dxa"/>
          </w:tcPr>
          <w:p w:rsidR="007170C3" w:rsidRPr="003C29E3" w:rsidRDefault="007170C3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 xml:space="preserve">Верхнесанибанского сельского поселения </w:t>
            </w:r>
            <w:r w:rsidRPr="003C29E3">
              <w:t>Пригородного района РСО-Алания</w:t>
            </w:r>
          </w:p>
        </w:tc>
        <w:tc>
          <w:tcPr>
            <w:tcW w:w="4786" w:type="dxa"/>
          </w:tcPr>
          <w:p w:rsidR="007170C3" w:rsidRPr="003C29E3" w:rsidRDefault="007170C3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7170C3" w:rsidRPr="003C29E3">
        <w:tc>
          <w:tcPr>
            <w:tcW w:w="4785" w:type="dxa"/>
          </w:tcPr>
          <w:p w:rsidR="007170C3" w:rsidRPr="003C29E3" w:rsidRDefault="007170C3" w:rsidP="00714A3F">
            <w:pPr>
              <w:spacing w:after="0" w:line="240" w:lineRule="auto"/>
            </w:pPr>
            <w:r>
              <w:t xml:space="preserve">363124, РСО-Алания, Пригородный район, с.В.Саниба,ул.Губа Губиева,48    </w:t>
            </w:r>
          </w:p>
        </w:tc>
        <w:tc>
          <w:tcPr>
            <w:tcW w:w="4786" w:type="dxa"/>
          </w:tcPr>
          <w:p w:rsidR="007170C3" w:rsidRPr="003C29E3" w:rsidRDefault="007170C3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7170C3" w:rsidRPr="003C29E3">
        <w:tc>
          <w:tcPr>
            <w:tcW w:w="4785" w:type="dxa"/>
          </w:tcPr>
          <w:p w:rsidR="007170C3" w:rsidRPr="003C29E3" w:rsidRDefault="007170C3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1512008036</w:t>
            </w:r>
          </w:p>
        </w:tc>
        <w:tc>
          <w:tcPr>
            <w:tcW w:w="4786" w:type="dxa"/>
          </w:tcPr>
          <w:p w:rsidR="007170C3" w:rsidRPr="003C29E3" w:rsidRDefault="007170C3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7170C3" w:rsidRPr="003C29E3">
        <w:tc>
          <w:tcPr>
            <w:tcW w:w="4785" w:type="dxa"/>
          </w:tcPr>
          <w:p w:rsidR="007170C3" w:rsidRPr="003C29E3" w:rsidRDefault="007170C3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t>151201001</w:t>
            </w:r>
          </w:p>
        </w:tc>
        <w:tc>
          <w:tcPr>
            <w:tcW w:w="4786" w:type="dxa"/>
          </w:tcPr>
          <w:p w:rsidR="007170C3" w:rsidRPr="003C29E3" w:rsidRDefault="007170C3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7170C3" w:rsidRPr="003C29E3">
        <w:tc>
          <w:tcPr>
            <w:tcW w:w="4785" w:type="dxa"/>
          </w:tcPr>
          <w:p w:rsidR="007170C3" w:rsidRPr="003C29E3" w:rsidRDefault="007170C3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 xml:space="preserve">  40204810800000000005</w:t>
            </w:r>
          </w:p>
        </w:tc>
        <w:tc>
          <w:tcPr>
            <w:tcW w:w="4786" w:type="dxa"/>
          </w:tcPr>
          <w:p w:rsidR="007170C3" w:rsidRPr="003C29E3" w:rsidRDefault="007170C3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7170C3" w:rsidRPr="003C29E3">
        <w:tc>
          <w:tcPr>
            <w:tcW w:w="4785" w:type="dxa"/>
          </w:tcPr>
          <w:p w:rsidR="007170C3" w:rsidRPr="003C29E3" w:rsidRDefault="007170C3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 xml:space="preserve"> 049033001</w:t>
            </w:r>
          </w:p>
        </w:tc>
        <w:tc>
          <w:tcPr>
            <w:tcW w:w="4786" w:type="dxa"/>
          </w:tcPr>
          <w:p w:rsidR="007170C3" w:rsidRPr="003C29E3" w:rsidRDefault="007170C3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7170C3" w:rsidRPr="003C29E3">
        <w:tc>
          <w:tcPr>
            <w:tcW w:w="4785" w:type="dxa"/>
          </w:tcPr>
          <w:p w:rsidR="007170C3" w:rsidRPr="003C29E3" w:rsidRDefault="007170C3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7170C3" w:rsidRPr="003C29E3" w:rsidRDefault="007170C3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7170C3" w:rsidRPr="003C29E3" w:rsidRDefault="007170C3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7170C3" w:rsidRPr="003C29E3">
        <w:tc>
          <w:tcPr>
            <w:tcW w:w="4785" w:type="dxa"/>
          </w:tcPr>
          <w:p w:rsidR="007170C3" w:rsidRPr="003C29E3" w:rsidRDefault="007170C3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 xml:space="preserve">Верхнесанибанского сельского поселения </w:t>
            </w:r>
          </w:p>
          <w:p w:rsidR="007170C3" w:rsidRPr="003C29E3" w:rsidRDefault="007170C3" w:rsidP="00863C40">
            <w:pPr>
              <w:spacing w:after="0" w:line="240" w:lineRule="auto"/>
            </w:pPr>
          </w:p>
          <w:p w:rsidR="007170C3" w:rsidRPr="003C29E3" w:rsidRDefault="007170C3" w:rsidP="00863C40">
            <w:pPr>
              <w:spacing w:after="0" w:line="240" w:lineRule="auto"/>
            </w:pPr>
          </w:p>
          <w:p w:rsidR="007170C3" w:rsidRPr="003C29E3" w:rsidRDefault="007170C3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К.М.Дзебисов</w:t>
            </w:r>
          </w:p>
          <w:p w:rsidR="007170C3" w:rsidRPr="003C29E3" w:rsidRDefault="007170C3" w:rsidP="00863C40">
            <w:pPr>
              <w:spacing w:after="0" w:line="240" w:lineRule="auto"/>
            </w:pPr>
          </w:p>
          <w:p w:rsidR="007170C3" w:rsidRPr="003C29E3" w:rsidRDefault="007170C3" w:rsidP="00863C40">
            <w:pPr>
              <w:spacing w:after="0" w:line="240" w:lineRule="auto"/>
            </w:pPr>
            <w:r>
              <w:t xml:space="preserve">«  05  </w:t>
            </w:r>
            <w:r w:rsidRPr="003C29E3">
              <w:t>»</w:t>
            </w:r>
            <w:r>
              <w:t xml:space="preserve"> декабря   </w:t>
            </w:r>
            <w:r w:rsidRPr="003C29E3">
              <w:t>201</w:t>
            </w:r>
            <w:r>
              <w:t>8г.</w:t>
            </w:r>
          </w:p>
          <w:p w:rsidR="007170C3" w:rsidRPr="003C29E3" w:rsidRDefault="007170C3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7170C3" w:rsidRPr="003C29E3" w:rsidRDefault="007170C3" w:rsidP="00863C40">
            <w:pPr>
              <w:spacing w:after="0" w:line="240" w:lineRule="auto"/>
            </w:pPr>
            <w:r w:rsidRPr="003C29E3">
              <w:t>МП.</w:t>
            </w:r>
          </w:p>
          <w:p w:rsidR="007170C3" w:rsidRPr="003C29E3" w:rsidRDefault="007170C3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7170C3" w:rsidRPr="003C29E3" w:rsidRDefault="007170C3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7170C3" w:rsidRPr="003C29E3" w:rsidRDefault="007170C3" w:rsidP="00863C40">
            <w:pPr>
              <w:spacing w:after="0" w:line="240" w:lineRule="auto"/>
              <w:jc w:val="right"/>
            </w:pPr>
          </w:p>
          <w:p w:rsidR="007170C3" w:rsidRPr="003C29E3" w:rsidRDefault="007170C3" w:rsidP="00863C40">
            <w:pPr>
              <w:spacing w:after="0" w:line="240" w:lineRule="auto"/>
              <w:jc w:val="right"/>
            </w:pPr>
          </w:p>
          <w:p w:rsidR="007170C3" w:rsidRPr="003C29E3" w:rsidRDefault="007170C3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7170C3" w:rsidRPr="003C29E3" w:rsidRDefault="007170C3" w:rsidP="00863C40">
            <w:pPr>
              <w:spacing w:after="0" w:line="240" w:lineRule="auto"/>
              <w:jc w:val="right"/>
            </w:pPr>
          </w:p>
          <w:p w:rsidR="007170C3" w:rsidRPr="003C29E3" w:rsidRDefault="007170C3" w:rsidP="00863C40">
            <w:pPr>
              <w:spacing w:after="0" w:line="240" w:lineRule="auto"/>
              <w:jc w:val="right"/>
            </w:pPr>
            <w:r>
              <w:t>«28</w:t>
            </w:r>
            <w:r w:rsidRPr="003C29E3">
              <w:t>»</w:t>
            </w:r>
            <w:r>
              <w:t>декабря</w:t>
            </w:r>
            <w:r w:rsidRPr="003C29E3">
              <w:t xml:space="preserve"> 201</w:t>
            </w:r>
            <w:r>
              <w:t>8</w:t>
            </w:r>
            <w:r w:rsidRPr="003C29E3">
              <w:t xml:space="preserve"> г.</w:t>
            </w:r>
          </w:p>
          <w:p w:rsidR="007170C3" w:rsidRDefault="007170C3" w:rsidP="00863C40">
            <w:pPr>
              <w:spacing w:after="0" w:line="240" w:lineRule="auto"/>
            </w:pPr>
          </w:p>
          <w:p w:rsidR="007170C3" w:rsidRPr="003C29E3" w:rsidRDefault="007170C3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7170C3" w:rsidRPr="00E32A78" w:rsidRDefault="007170C3" w:rsidP="00C465D0">
      <w:pPr>
        <w:pStyle w:val="ListParagraph"/>
        <w:spacing w:after="0" w:line="240" w:lineRule="auto"/>
        <w:ind w:left="0"/>
        <w:jc w:val="both"/>
      </w:pPr>
    </w:p>
    <w:sectPr w:rsidR="007170C3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0DD6"/>
    <w:rsid w:val="0001544C"/>
    <w:rsid w:val="0002051C"/>
    <w:rsid w:val="0004229A"/>
    <w:rsid w:val="0004293E"/>
    <w:rsid w:val="00045B50"/>
    <w:rsid w:val="000640A6"/>
    <w:rsid w:val="00066E71"/>
    <w:rsid w:val="000774D1"/>
    <w:rsid w:val="00085B54"/>
    <w:rsid w:val="000B6E3D"/>
    <w:rsid w:val="000D79C1"/>
    <w:rsid w:val="001444B3"/>
    <w:rsid w:val="00161B99"/>
    <w:rsid w:val="00174A49"/>
    <w:rsid w:val="001C6084"/>
    <w:rsid w:val="00212AE3"/>
    <w:rsid w:val="00247883"/>
    <w:rsid w:val="002748E4"/>
    <w:rsid w:val="00276411"/>
    <w:rsid w:val="002D26C0"/>
    <w:rsid w:val="002E7E39"/>
    <w:rsid w:val="00311573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B0B2F"/>
    <w:rsid w:val="005146A6"/>
    <w:rsid w:val="005329CD"/>
    <w:rsid w:val="0056601C"/>
    <w:rsid w:val="005E6DC3"/>
    <w:rsid w:val="006249EC"/>
    <w:rsid w:val="0065471D"/>
    <w:rsid w:val="00662BB8"/>
    <w:rsid w:val="0067200D"/>
    <w:rsid w:val="006910DA"/>
    <w:rsid w:val="006A1482"/>
    <w:rsid w:val="006A56AF"/>
    <w:rsid w:val="006C5963"/>
    <w:rsid w:val="00707926"/>
    <w:rsid w:val="00714A3F"/>
    <w:rsid w:val="007170C3"/>
    <w:rsid w:val="00722F1A"/>
    <w:rsid w:val="007524DA"/>
    <w:rsid w:val="007A08ED"/>
    <w:rsid w:val="007C5930"/>
    <w:rsid w:val="00863C40"/>
    <w:rsid w:val="00865ED1"/>
    <w:rsid w:val="008D614E"/>
    <w:rsid w:val="008E4DC3"/>
    <w:rsid w:val="009023BB"/>
    <w:rsid w:val="00942E0C"/>
    <w:rsid w:val="00966DD2"/>
    <w:rsid w:val="009817F4"/>
    <w:rsid w:val="00A03B26"/>
    <w:rsid w:val="00A2713D"/>
    <w:rsid w:val="00A43133"/>
    <w:rsid w:val="00A5315E"/>
    <w:rsid w:val="00A554CA"/>
    <w:rsid w:val="00AC23B7"/>
    <w:rsid w:val="00B52F05"/>
    <w:rsid w:val="00B6621F"/>
    <w:rsid w:val="00B8078B"/>
    <w:rsid w:val="00B822E5"/>
    <w:rsid w:val="00B90E52"/>
    <w:rsid w:val="00B93A07"/>
    <w:rsid w:val="00BA3862"/>
    <w:rsid w:val="00BD4CDF"/>
    <w:rsid w:val="00C13EF6"/>
    <w:rsid w:val="00C27C60"/>
    <w:rsid w:val="00C43B16"/>
    <w:rsid w:val="00C465D0"/>
    <w:rsid w:val="00C54855"/>
    <w:rsid w:val="00C91DEB"/>
    <w:rsid w:val="00CB58FB"/>
    <w:rsid w:val="00CB7F00"/>
    <w:rsid w:val="00CF0283"/>
    <w:rsid w:val="00D036AE"/>
    <w:rsid w:val="00D2594C"/>
    <w:rsid w:val="00D370B6"/>
    <w:rsid w:val="00E030C2"/>
    <w:rsid w:val="00E31273"/>
    <w:rsid w:val="00E32A78"/>
    <w:rsid w:val="00E95831"/>
    <w:rsid w:val="00EA11F9"/>
    <w:rsid w:val="00ED2C12"/>
    <w:rsid w:val="00EE2250"/>
    <w:rsid w:val="00F12A4C"/>
    <w:rsid w:val="00F464B2"/>
    <w:rsid w:val="00F54564"/>
    <w:rsid w:val="00F60197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6</Pages>
  <Words>1609</Words>
  <Characters>9176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10</cp:revision>
  <cp:lastPrinted>2018-12-10T06:18:00Z</cp:lastPrinted>
  <dcterms:created xsi:type="dcterms:W3CDTF">2017-11-10T11:28:00Z</dcterms:created>
  <dcterms:modified xsi:type="dcterms:W3CDTF">2019-01-15T13:58:00Z</dcterms:modified>
</cp:coreProperties>
</file>